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D867A0" w:rsidRPr="008978B2" w:rsidRDefault="00D867A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17.02.2017</w:t>
      </w:r>
    </w:p>
    <w:p w:rsidR="00D867A0" w:rsidRPr="008978B2" w:rsidRDefault="00D867A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D867A0" w:rsidRPr="008978B2" w:rsidRDefault="00D867A0" w:rsidP="00A40E3C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D867A0" w:rsidRDefault="00D867A0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867A0" w:rsidRPr="008978B2" w:rsidRDefault="00D867A0" w:rsidP="00A513E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D867A0" w:rsidRPr="008978B2" w:rsidRDefault="00D867A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D867A0" w:rsidRPr="008978B2" w:rsidRDefault="00D867A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“KELEBEĞİN OLUŞUMU 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drama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D867A0" w:rsidRDefault="00D867A0" w:rsidP="00E77CA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D867A0" w:rsidRPr="00E77CAD" w:rsidRDefault="00D867A0" w:rsidP="00E77CAD">
      <w:pPr>
        <w:pStyle w:val="NoSpacing"/>
        <w:rPr>
          <w:rFonts w:ascii="Comic Sans MS" w:hAnsi="Comic Sans MS"/>
          <w:b/>
          <w:sz w:val="20"/>
          <w:szCs w:val="20"/>
        </w:rPr>
      </w:pPr>
      <w:r w:rsidRPr="00E77CAD">
        <w:rPr>
          <w:rFonts w:ascii="Comic Sans MS" w:hAnsi="Comic Sans MS"/>
          <w:b/>
          <w:sz w:val="20"/>
          <w:szCs w:val="20"/>
        </w:rPr>
        <w:t>Öğle Yemeği, Temizlik</w:t>
      </w:r>
    </w:p>
    <w:p w:rsidR="00D867A0" w:rsidRPr="00E77CAD" w:rsidRDefault="00D867A0" w:rsidP="00E77CAD">
      <w:pPr>
        <w:pStyle w:val="NoSpacing"/>
        <w:rPr>
          <w:rFonts w:ascii="Comic Sans MS" w:hAnsi="Comic Sans MS"/>
          <w:b/>
          <w:sz w:val="20"/>
          <w:szCs w:val="20"/>
        </w:rPr>
      </w:pPr>
      <w:r w:rsidRPr="00E77CAD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D867A0" w:rsidRPr="00E77CAD" w:rsidRDefault="00D867A0" w:rsidP="00E77CAD">
      <w:pPr>
        <w:pStyle w:val="NoSpacing"/>
        <w:rPr>
          <w:rFonts w:ascii="Comic Sans MS" w:hAnsi="Comic Sans MS"/>
          <w:b/>
          <w:sz w:val="20"/>
          <w:szCs w:val="20"/>
        </w:rPr>
      </w:pPr>
      <w:r w:rsidRPr="00E77CAD">
        <w:rPr>
          <w:rFonts w:ascii="Comic Sans MS" w:hAnsi="Comic Sans MS"/>
          <w:b/>
          <w:sz w:val="20"/>
          <w:szCs w:val="20"/>
        </w:rPr>
        <w:t>Kahvaltı, Temizlik</w:t>
      </w:r>
    </w:p>
    <w:p w:rsidR="00D867A0" w:rsidRPr="00E77CAD" w:rsidRDefault="00D867A0" w:rsidP="00E77CA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D867A0" w:rsidRPr="00E77CAD" w:rsidRDefault="00D867A0" w:rsidP="00E77CAD">
      <w:pPr>
        <w:pStyle w:val="NoSpacing"/>
        <w:rPr>
          <w:rFonts w:ascii="Comic Sans MS" w:hAnsi="Comic Sans MS"/>
          <w:b/>
          <w:sz w:val="20"/>
          <w:szCs w:val="20"/>
        </w:rPr>
      </w:pPr>
      <w:r w:rsidRPr="00E77CAD">
        <w:rPr>
          <w:rFonts w:ascii="Comic Sans MS" w:hAnsi="Comic Sans MS"/>
          <w:b/>
          <w:sz w:val="20"/>
          <w:szCs w:val="20"/>
        </w:rPr>
        <w:t>Etkinlik Zamanı</w:t>
      </w:r>
    </w:p>
    <w:p w:rsidR="00D867A0" w:rsidRPr="00A40E3C" w:rsidRDefault="00D867A0" w:rsidP="00E77CA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" DEREDEN GEÇELİM ’’ isimli </w:t>
      </w:r>
      <w:r w:rsidRPr="00A40E3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sanat- oyun</w:t>
      </w:r>
      <w:r w:rsidRPr="00A40E3C">
        <w:rPr>
          <w:rFonts w:ascii="Comic Sans MS" w:hAnsi="Comic Sans MS"/>
          <w:sz w:val="20"/>
          <w:szCs w:val="20"/>
        </w:rPr>
        <w:t xml:space="preserve"> etkinliği</w:t>
      </w:r>
    </w:p>
    <w:p w:rsidR="00D867A0" w:rsidRPr="00E77CAD" w:rsidRDefault="00D867A0" w:rsidP="00E77CAD">
      <w:pPr>
        <w:pStyle w:val="NoSpacing"/>
        <w:rPr>
          <w:rFonts w:ascii="Comic Sans MS" w:hAnsi="Comic Sans MS"/>
          <w:b/>
          <w:sz w:val="20"/>
          <w:szCs w:val="20"/>
        </w:rPr>
      </w:pPr>
      <w:r w:rsidRPr="00E77CAD">
        <w:rPr>
          <w:rFonts w:ascii="Comic Sans MS" w:hAnsi="Comic Sans MS"/>
          <w:b/>
          <w:sz w:val="20"/>
          <w:szCs w:val="20"/>
        </w:rPr>
        <w:t>Oyun Zamanı</w:t>
      </w:r>
    </w:p>
    <w:p w:rsidR="00D867A0" w:rsidRPr="00A40E3C" w:rsidRDefault="00D867A0" w:rsidP="00E77CAD">
      <w:pPr>
        <w:pStyle w:val="NoSpacing"/>
        <w:rPr>
          <w:rFonts w:ascii="Comic Sans MS" w:hAnsi="Comic Sans MS"/>
          <w:sz w:val="20"/>
          <w:szCs w:val="20"/>
        </w:rPr>
      </w:pPr>
      <w:r w:rsidRPr="00A40E3C">
        <w:rPr>
          <w:rFonts w:ascii="Comic Sans MS" w:hAnsi="Comic Sans MS"/>
          <w:sz w:val="20"/>
          <w:szCs w:val="20"/>
        </w:rPr>
        <w:t>Öğrenme merkezlerinde oyun.</w:t>
      </w:r>
    </w:p>
    <w:p w:rsidR="00D867A0" w:rsidRPr="008978B2" w:rsidRDefault="00D867A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D867A0" w:rsidRPr="008978B2" w:rsidRDefault="00D867A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D867A0" w:rsidRPr="008978B2" w:rsidRDefault="00D867A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D867A0" w:rsidRDefault="00D867A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D867A0" w:rsidRDefault="00D867A0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D867A0" w:rsidRDefault="00D867A0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D867A0" w:rsidRDefault="00D867A0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KELEBEĞİN OLUŞUMU</w:t>
      </w:r>
    </w:p>
    <w:p w:rsidR="00D867A0" w:rsidRPr="00436F22" w:rsidRDefault="00D867A0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Drama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 büyük grup -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D867A0" w:rsidRDefault="00D867A0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D867A0" w:rsidRPr="00BB3A48" w:rsidRDefault="00D867A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3.9pt;width:390.25pt;height:363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">
            <v:textbox>
              <w:txbxContent>
                <w:p w:rsidR="00D867A0" w:rsidRDefault="00D867A0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D867A0" w:rsidRPr="00395C6B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KELEBEĞİN OLUŞUMU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drama çalışması yapılır</w:t>
                  </w:r>
                </w:p>
                <w:p w:rsidR="00D867A0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Çok uzak bir ülkede kelebekler varmış ve bu kelebekler yumurtalarını uygun yerlere bırakmış.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D867A0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Bu yumurtalar beklemiş beklemiş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 xml:space="preserve">(bu sırada bütün çocuklar yerde yatarak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yumurta şekli alır)</w:t>
                  </w:r>
                </w:p>
                <w:p w:rsidR="00D867A0" w:rsidRPr="00395C6B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 V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e bu yumurtacıklar çatlamaya başlar.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(çocuklar yumurtayı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çatlatma hareketi yapar 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yatarak)</w:t>
                  </w:r>
                </w:p>
                <w:p w:rsidR="00D867A0" w:rsidRPr="00395C6B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  Y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umurtanın içinden tırtıllar çıkmaya başlar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çocuklar yerde tırtıl gibi sürünmeye hareket etmeye başlar.</w:t>
                  </w:r>
                </w:p>
                <w:p w:rsidR="00D867A0" w:rsidRPr="00395C6B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Öğretmen yere tırtıllara yemeleri için yaprak atar tırtıllar acıkmıştır ve yaprakları yer.</w:t>
                  </w:r>
                </w:p>
                <w:p w:rsidR="00D867A0" w:rsidRPr="00395C6B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Tırtıllar karınlarını doyurmuştur ve çokta yorulmuştur uyumak isterler ancak kendilerine bir ev yapmaları gerekir.</w:t>
                  </w:r>
                </w:p>
                <w:p w:rsidR="00D867A0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Çalışırlar çalışırlar ve koza ismini verdileri evlerini yapalar.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(öğretmen ince tülleri örter)</w:t>
                  </w:r>
                </w:p>
                <w:p w:rsidR="00D867A0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Tırtıllar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 xml:space="preserve"> uyurlar uyurlar ve ilkbahar mevsimi yaklaşır havalar ısınır bu kozaların içinden oluşumunu tamamlamış kelebekler çıkmaya başlarlar.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 xml:space="preserve">(çocuklar üzerine örtülmüş olan tülleri kanat yaparlar) </w:t>
                  </w:r>
                </w:p>
                <w:p w:rsidR="00D867A0" w:rsidRPr="00395C6B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  U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çarlar uçarlar</w:t>
                  </w:r>
                </w:p>
                <w:p w:rsidR="00D867A0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Evet böylece kelebeklerin oluşumu tamamlanmış olur.</w:t>
                  </w:r>
                </w:p>
                <w:p w:rsidR="00D867A0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NOT: ( drama için çocuklara tulum giydirilebilir)</w:t>
                  </w:r>
                </w:p>
                <w:p w:rsidR="00D867A0" w:rsidRDefault="00D867A0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867A0" w:rsidRPr="005460B8" w:rsidRDefault="00D867A0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Panoya kelebeğim oluşum aşamalarını gösteren resimler asılır ve incelenir. Çocukların yorumları paylaşılır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331.5pt;height:192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">
            <v:textbox>
              <w:txbxContent>
                <w:p w:rsidR="00D867A0" w:rsidRDefault="00D867A0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D867A0" w:rsidRPr="008854B3" w:rsidRDefault="00D867A0" w:rsidP="008854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D867A0" w:rsidRPr="008854B3" w:rsidRDefault="00D867A0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Kazanım 1: Nesne/durum/olaya dikkatini verir.</w:t>
                  </w:r>
                </w:p>
                <w:p w:rsidR="00D867A0" w:rsidRPr="008854B3" w:rsidRDefault="00D867A0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 xml:space="preserve">Dikkat edilmesi gereken nesne/durum/olaya odaklanır. </w:t>
                  </w:r>
                </w:p>
                <w:p w:rsidR="00D867A0" w:rsidRPr="008854B3" w:rsidRDefault="00D867A0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nesne/durum/olaya yönelik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nesne/durum/olayı ayrıntılarıyla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D867A0" w:rsidRPr="008854B3" w:rsidRDefault="00D867A0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</w:p>
                <w:p w:rsidR="00D867A0" w:rsidRPr="008854B3" w:rsidRDefault="00D867A0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Kazanım 3: Algıladıklarını hatırlar.</w:t>
                  </w:r>
                </w:p>
                <w:p w:rsidR="00D867A0" w:rsidRPr="008854B3" w:rsidRDefault="00D867A0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 xml:space="preserve">Nesne/durum/olayı bir süre sonra yeniden söyler. </w:t>
                  </w:r>
                </w:p>
                <w:p w:rsidR="00D867A0" w:rsidRPr="00241D3D" w:rsidRDefault="00D867A0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Hatırladıklarını yeni durumlarda kullanır.</w:t>
                  </w:r>
                </w:p>
                <w:p w:rsidR="00D867A0" w:rsidRDefault="00D867A0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867A0" w:rsidRPr="00BB3A48" w:rsidRDefault="00D867A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867A0" w:rsidRDefault="00D867A0">
      <w:r>
        <w:rPr>
          <w:noProof/>
        </w:rPr>
        <w:pict>
          <v:shape id="Text Box 9" o:spid="_x0000_s1028" type="#_x0000_t202" style="position:absolute;margin-left:4.15pt;margin-top:329.8pt;width:319.5pt;height:39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">
            <v:textbox>
              <w:txbxContent>
                <w:p w:rsidR="00D867A0" w:rsidRPr="007706DB" w:rsidRDefault="00D867A0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1.15pt;margin-top:233.8pt;width:321pt;height:8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">
            <v:textbox>
              <w:txbxContent>
                <w:p w:rsidR="00D867A0" w:rsidRPr="00436F22" w:rsidRDefault="00D867A0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D867A0" w:rsidRPr="00436F22" w:rsidRDefault="00D867A0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Kelebek resimleri, yaprak , örtü</w:t>
                  </w:r>
                </w:p>
                <w:p w:rsidR="00D867A0" w:rsidRDefault="00D867A0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D867A0" w:rsidRPr="00890E89" w:rsidRDefault="00D867A0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Oluşum, aşamalar,tırtıl,kelebek</w:t>
                  </w:r>
                </w:p>
                <w:p w:rsidR="00D867A0" w:rsidRDefault="00D867A0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D867A0" w:rsidRPr="009B2D3F" w:rsidRDefault="00D867A0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D867A0" w:rsidRPr="00436F22" w:rsidRDefault="00D867A0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1.15pt;margin-top:180.55pt;width:324pt;height:42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">
            <v:textbox>
              <w:txbxContent>
                <w:p w:rsidR="00D867A0" w:rsidRDefault="00D867A0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D867A0" w:rsidRDefault="00D867A0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D867A0" w:rsidRDefault="00D867A0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Kelebeğin ilk hali nasıl idi?</w:t>
      </w:r>
    </w:p>
    <w:p w:rsidR="00D867A0" w:rsidRDefault="00D867A0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Tırtıllara ne oldu?</w:t>
      </w:r>
    </w:p>
    <w:p w:rsidR="00D867A0" w:rsidRDefault="00D867A0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Tırtıl neyin içinde uyudu?</w:t>
      </w:r>
    </w:p>
    <w:p w:rsidR="00D867A0" w:rsidRDefault="00D867A0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Koza ne işe yarar?</w:t>
      </w:r>
    </w:p>
    <w:p w:rsidR="00D867A0" w:rsidRDefault="00D867A0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>5.sayı/16</w:t>
      </w:r>
      <w:r w:rsidRPr="00A513E1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p w:rsidR="00D867A0" w:rsidRDefault="00D867A0" w:rsidP="00DD3734"/>
    <w:p w:rsidR="00D867A0" w:rsidRDefault="00D867A0" w:rsidP="00DD3734"/>
    <w:p w:rsidR="00D867A0" w:rsidRPr="00DD3734" w:rsidRDefault="00D867A0" w:rsidP="00DD373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D3734">
        <w:rPr>
          <w:rFonts w:ascii="Comic Sans MS" w:hAnsi="Comic Sans MS"/>
          <w:b/>
          <w:sz w:val="20"/>
          <w:szCs w:val="20"/>
        </w:rPr>
        <w:t>ETKİNLİK PLANI (2)</w:t>
      </w:r>
    </w:p>
    <w:p w:rsidR="00D867A0" w:rsidRDefault="00D867A0" w:rsidP="00DD3734">
      <w:pPr>
        <w:pStyle w:val="NoSpacing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DEREDEN GEÇELİM</w:t>
      </w:r>
    </w:p>
    <w:p w:rsidR="00D867A0" w:rsidRPr="00DD3734" w:rsidRDefault="00D867A0" w:rsidP="00DD3734">
      <w:pPr>
        <w:pStyle w:val="NoSpacing"/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 xml:space="preserve">Etkinlik Çeşidi: Sanat </w:t>
      </w:r>
      <w:r>
        <w:rPr>
          <w:rFonts w:ascii="Comic Sans MS" w:hAnsi="Comic Sans MS"/>
          <w:sz w:val="20"/>
          <w:szCs w:val="20"/>
        </w:rPr>
        <w:t xml:space="preserve">– Oyun </w:t>
      </w:r>
      <w:r w:rsidRPr="00DD3734">
        <w:rPr>
          <w:rFonts w:ascii="Comic Sans MS" w:hAnsi="Comic Sans MS"/>
          <w:sz w:val="20"/>
          <w:szCs w:val="20"/>
        </w:rPr>
        <w:t>(Tüm Grup Etkinliği)</w:t>
      </w:r>
    </w:p>
    <w:p w:rsidR="00D867A0" w:rsidRPr="00DD3734" w:rsidRDefault="00D867A0" w:rsidP="00DD3734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     : 48-66 AY</w:t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  <w:r w:rsidRPr="00DD3734">
        <w:rPr>
          <w:rFonts w:ascii="Comic Sans MS" w:hAnsi="Comic Sans MS"/>
          <w:sz w:val="20"/>
          <w:szCs w:val="20"/>
        </w:rPr>
        <w:tab/>
      </w:r>
    </w:p>
    <w:p w:rsidR="00D867A0" w:rsidRPr="00DD3734" w:rsidRDefault="00D867A0" w:rsidP="00DD373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3734">
        <w:rPr>
          <w:rFonts w:ascii="Comic Sans MS" w:hAnsi="Comic Sans MS"/>
          <w:b/>
          <w:sz w:val="20"/>
          <w:szCs w:val="20"/>
        </w:rPr>
        <w:t>KAZANIMLAR VE GÖSTERGELERİ</w:t>
      </w:r>
    </w:p>
    <w:p w:rsidR="00D867A0" w:rsidRPr="00DD3734" w:rsidRDefault="00D867A0" w:rsidP="00DD373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MOTOR GELİŞİM</w:t>
      </w:r>
    </w:p>
    <w:p w:rsidR="00D867A0" w:rsidRPr="00DD3734" w:rsidRDefault="00D867A0" w:rsidP="00DD373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>Kazanım 1. Yer değiştirme hareketleri yapar.</w:t>
      </w:r>
    </w:p>
    <w:p w:rsidR="00D867A0" w:rsidRPr="00DD3734" w:rsidRDefault="00D867A0" w:rsidP="00DD373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>Göstergeleri: Engelin üzerinden atlar. Koş</w:t>
      </w:r>
      <w:r>
        <w:rPr>
          <w:rFonts w:ascii="Comic Sans MS" w:hAnsi="Comic Sans MS"/>
          <w:sz w:val="20"/>
          <w:szCs w:val="20"/>
        </w:rPr>
        <w:t>arak bir engel üzerinden atlar.</w:t>
      </w:r>
    </w:p>
    <w:p w:rsidR="00D867A0" w:rsidRPr="00DD3734" w:rsidRDefault="00D867A0" w:rsidP="00DD373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 xml:space="preserve">Kazanım 4. Küçük kas kullanımı gerektiren hareketleri yapar. </w:t>
      </w:r>
    </w:p>
    <w:p w:rsidR="00D867A0" w:rsidRPr="00DD3734" w:rsidRDefault="00D867A0" w:rsidP="00DD373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>Göstergeleri: Malzemeleri keser, yapıştırır. Nesneleri değ</w:t>
      </w:r>
      <w:r>
        <w:rPr>
          <w:rFonts w:ascii="Comic Sans MS" w:hAnsi="Comic Sans MS"/>
          <w:sz w:val="20"/>
          <w:szCs w:val="20"/>
        </w:rPr>
        <w:t xml:space="preserve">işik malzemelerle bağlar. </w:t>
      </w:r>
    </w:p>
    <w:p w:rsidR="00D867A0" w:rsidRDefault="00D867A0" w:rsidP="00DD3734">
      <w:pPr>
        <w:pStyle w:val="NoSpacing"/>
        <w:rPr>
          <w:rFonts w:ascii="Comic Sans MS" w:hAnsi="Comic Sans MS"/>
          <w:sz w:val="20"/>
          <w:szCs w:val="20"/>
        </w:rPr>
      </w:pPr>
    </w:p>
    <w:p w:rsidR="00D867A0" w:rsidRPr="00DD3734" w:rsidRDefault="00D867A0" w:rsidP="00DD3734">
      <w:pPr>
        <w:pStyle w:val="NoSpacing"/>
        <w:rPr>
          <w:rFonts w:ascii="Comic Sans MS" w:hAnsi="Comic Sans MS"/>
          <w:sz w:val="20"/>
          <w:szCs w:val="20"/>
        </w:rPr>
      </w:pPr>
    </w:p>
    <w:p w:rsidR="00D867A0" w:rsidRPr="00DD3734" w:rsidRDefault="00D867A0" w:rsidP="00DD373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D3734">
        <w:rPr>
          <w:rFonts w:ascii="Comic Sans MS" w:hAnsi="Comic Sans MS"/>
          <w:b/>
          <w:sz w:val="20"/>
          <w:szCs w:val="20"/>
        </w:rPr>
        <w:t>ÖĞRENME SÜRECİ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 xml:space="preserve">Çocuklara </w:t>
      </w:r>
      <w:r>
        <w:rPr>
          <w:rFonts w:ascii="Comic Sans MS" w:hAnsi="Comic Sans MS"/>
          <w:sz w:val="20"/>
          <w:szCs w:val="20"/>
        </w:rPr>
        <w:t>insan</w:t>
      </w:r>
      <w:r w:rsidRPr="00DD3734">
        <w:rPr>
          <w:rFonts w:ascii="Comic Sans MS" w:hAnsi="Comic Sans MS"/>
          <w:sz w:val="20"/>
          <w:szCs w:val="20"/>
        </w:rPr>
        <w:t xml:space="preserve"> yüzlerinin olduğu figürler veril</w:t>
      </w:r>
      <w:r>
        <w:rPr>
          <w:rFonts w:ascii="Comic Sans MS" w:hAnsi="Comic Sans MS"/>
          <w:sz w:val="20"/>
          <w:szCs w:val="20"/>
        </w:rPr>
        <w:t>ir. Çocuklar iki gruba ayrılır ve her grup kendisine isim bulur.</w:t>
      </w:r>
      <w:r w:rsidRPr="00DD3734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Örnek: şirinler / afacanlar/korsanlar ……  vb.   </w:t>
      </w:r>
      <w:r w:rsidRPr="00DD3734">
        <w:rPr>
          <w:rFonts w:ascii="Comic Sans MS" w:hAnsi="Comic Sans MS"/>
          <w:sz w:val="20"/>
          <w:szCs w:val="20"/>
        </w:rPr>
        <w:t>Çocuklara</w:t>
      </w:r>
      <w:r>
        <w:rPr>
          <w:rFonts w:ascii="Comic Sans MS" w:hAnsi="Comic Sans MS"/>
          <w:sz w:val="20"/>
          <w:szCs w:val="20"/>
        </w:rPr>
        <w:t xml:space="preserve"> verilen insan yüzü </w:t>
      </w:r>
      <w:r w:rsidRPr="00DD3734">
        <w:rPr>
          <w:rFonts w:ascii="Comic Sans MS" w:hAnsi="Comic Sans MS"/>
          <w:sz w:val="20"/>
          <w:szCs w:val="20"/>
        </w:rPr>
        <w:t xml:space="preserve"> resimleri gösterilir ve incelemeleri</w:t>
      </w:r>
      <w:r>
        <w:rPr>
          <w:rFonts w:ascii="Comic Sans MS" w:hAnsi="Comic Sans MS"/>
          <w:sz w:val="20"/>
          <w:szCs w:val="20"/>
        </w:rPr>
        <w:t>, eksikleri tamamlamaları istenir. (</w:t>
      </w:r>
      <w:r w:rsidRPr="00DD3734">
        <w:rPr>
          <w:rFonts w:ascii="Comic Sans MS" w:hAnsi="Comic Sans MS"/>
          <w:b/>
          <w:sz w:val="20"/>
          <w:szCs w:val="20"/>
        </w:rPr>
        <w:t>not</w:t>
      </w:r>
      <w:r>
        <w:rPr>
          <w:rFonts w:ascii="Comic Sans MS" w:hAnsi="Comic Sans MS"/>
          <w:sz w:val="20"/>
          <w:szCs w:val="20"/>
        </w:rPr>
        <w:t>. İnsan yüzünde gözler-ağız-burun vs boş bırakılır ki çocuklar tamamlasın)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 xml:space="preserve">Boyaları dağıtılır ve </w:t>
      </w:r>
      <w:r>
        <w:rPr>
          <w:rFonts w:ascii="Comic Sans MS" w:hAnsi="Comic Sans MS"/>
          <w:sz w:val="20"/>
          <w:szCs w:val="20"/>
        </w:rPr>
        <w:t xml:space="preserve">yüzler </w:t>
      </w:r>
      <w:r w:rsidRPr="00DD3734">
        <w:rPr>
          <w:rFonts w:ascii="Comic Sans MS" w:hAnsi="Comic Sans MS"/>
          <w:sz w:val="20"/>
          <w:szCs w:val="20"/>
        </w:rPr>
        <w:t>boya</w:t>
      </w:r>
      <w:r>
        <w:rPr>
          <w:rFonts w:ascii="Comic Sans MS" w:hAnsi="Comic Sans MS"/>
          <w:sz w:val="20"/>
          <w:szCs w:val="20"/>
        </w:rPr>
        <w:t>nır eksikleri çocuklar kendilerine özgü tamamlar</w:t>
      </w:r>
      <w:r w:rsidRPr="00DD3734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DD3734">
        <w:rPr>
          <w:rFonts w:ascii="Comic Sans MS" w:hAnsi="Comic Sans MS"/>
          <w:sz w:val="20"/>
          <w:szCs w:val="20"/>
        </w:rPr>
        <w:t xml:space="preserve">Boyanan </w:t>
      </w:r>
      <w:r>
        <w:rPr>
          <w:rFonts w:ascii="Comic Sans MS" w:hAnsi="Comic Sans MS"/>
          <w:sz w:val="20"/>
          <w:szCs w:val="20"/>
        </w:rPr>
        <w:t xml:space="preserve">resimler </w:t>
      </w:r>
      <w:r w:rsidRPr="00DD3734">
        <w:rPr>
          <w:rFonts w:ascii="Comic Sans MS" w:hAnsi="Comic Sans MS"/>
          <w:sz w:val="20"/>
          <w:szCs w:val="20"/>
        </w:rPr>
        <w:t xml:space="preserve"> k</w:t>
      </w:r>
      <w:r>
        <w:rPr>
          <w:rFonts w:ascii="Comic Sans MS" w:hAnsi="Comic Sans MS"/>
          <w:sz w:val="20"/>
          <w:szCs w:val="20"/>
        </w:rPr>
        <w:t xml:space="preserve">enarlarında kesilerek çıkarılır, </w:t>
      </w:r>
      <w:r w:rsidRPr="00DD3734">
        <w:rPr>
          <w:rFonts w:ascii="Comic Sans MS" w:hAnsi="Comic Sans MS"/>
          <w:sz w:val="20"/>
          <w:szCs w:val="20"/>
        </w:rPr>
        <w:t xml:space="preserve">maske yapılır. Yüzlerin kenarlarına delgeç yardımı ile delik açılır ve lastik ip geçirilerek maske tamamlanır. 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>Oyun alanına birbirine paralel iki çizgi çizilir. Çocuklara bunun “dere” olduğu söylenir</w:t>
      </w:r>
      <w:r>
        <w:rPr>
          <w:rFonts w:ascii="Comic Sans MS" w:hAnsi="Comic Sans MS"/>
          <w:sz w:val="20"/>
          <w:szCs w:val="20"/>
        </w:rPr>
        <w:t xml:space="preserve">. </w:t>
      </w:r>
      <w:r w:rsidRPr="00DD3734">
        <w:rPr>
          <w:rFonts w:ascii="Comic Sans MS" w:hAnsi="Comic Sans MS"/>
          <w:sz w:val="20"/>
          <w:szCs w:val="20"/>
        </w:rPr>
        <w:t>Çocuklar maskelerini takıp oyun alanında yerlerine geçerler.</w:t>
      </w:r>
      <w:r>
        <w:rPr>
          <w:rFonts w:ascii="Comic Sans MS" w:hAnsi="Comic Sans MS"/>
          <w:sz w:val="20"/>
          <w:szCs w:val="20"/>
        </w:rPr>
        <w:t xml:space="preserve">Önce </w:t>
      </w:r>
      <w:r w:rsidRPr="00492B25">
        <w:rPr>
          <w:rFonts w:ascii="Comic Sans MS" w:hAnsi="Comic Sans MS"/>
          <w:b/>
          <w:sz w:val="20"/>
          <w:szCs w:val="20"/>
        </w:rPr>
        <w:t>şirinler</w:t>
      </w:r>
      <w:r w:rsidRPr="00DD3734">
        <w:rPr>
          <w:rFonts w:ascii="Comic Sans MS" w:hAnsi="Comic Sans MS"/>
          <w:sz w:val="20"/>
          <w:szCs w:val="20"/>
        </w:rPr>
        <w:t xml:space="preserve">, birer birer dereyi atlayarak geçmeye çalışırlar. Atlayan </w:t>
      </w:r>
      <w:r>
        <w:rPr>
          <w:rFonts w:ascii="Comic Sans MS" w:hAnsi="Comic Sans MS"/>
          <w:sz w:val="20"/>
          <w:szCs w:val="20"/>
        </w:rPr>
        <w:t xml:space="preserve">çocuğun </w:t>
      </w:r>
      <w:r w:rsidRPr="00DD3734">
        <w:rPr>
          <w:rFonts w:ascii="Comic Sans MS" w:hAnsi="Comic Sans MS"/>
          <w:sz w:val="20"/>
          <w:szCs w:val="20"/>
        </w:rPr>
        <w:t xml:space="preserve"> ayağı, her iki taraftaki çizgilere basmamalıdır.</w:t>
      </w:r>
      <w:r>
        <w:rPr>
          <w:rFonts w:ascii="Comic Sans MS" w:hAnsi="Comic Sans MS"/>
          <w:sz w:val="20"/>
          <w:szCs w:val="20"/>
        </w:rPr>
        <w:t xml:space="preserve"> </w:t>
      </w:r>
      <w:r w:rsidRPr="00DD3734">
        <w:rPr>
          <w:rFonts w:ascii="Comic Sans MS" w:hAnsi="Comic Sans MS"/>
          <w:sz w:val="20"/>
          <w:szCs w:val="20"/>
        </w:rPr>
        <w:t xml:space="preserve">Bir ya da iki ayağı çizgiye değen </w:t>
      </w:r>
      <w:r>
        <w:rPr>
          <w:rFonts w:ascii="Comic Sans MS" w:hAnsi="Comic Sans MS"/>
          <w:sz w:val="20"/>
          <w:szCs w:val="20"/>
        </w:rPr>
        <w:t xml:space="preserve">şirin (oyuncu)  yanar. Sonra korsanlar da </w:t>
      </w:r>
      <w:r w:rsidRPr="00DD3734">
        <w:rPr>
          <w:rFonts w:ascii="Comic Sans MS" w:hAnsi="Comic Sans MS"/>
          <w:sz w:val="20"/>
          <w:szCs w:val="20"/>
        </w:rPr>
        <w:t xml:space="preserve"> aynı kurallarla dereden atlamaya çalışırlar. Hatayı en az yapan grup kazanır.</w:t>
      </w:r>
    </w:p>
    <w:p w:rsidR="00D867A0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867A0" w:rsidRPr="00492B25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92B25">
        <w:rPr>
          <w:rFonts w:ascii="Comic Sans MS" w:hAnsi="Comic Sans MS"/>
          <w:b/>
          <w:sz w:val="20"/>
          <w:szCs w:val="20"/>
        </w:rPr>
        <w:t>MATERYALLER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Yüz </w:t>
      </w:r>
      <w:r w:rsidRPr="00DD3734">
        <w:rPr>
          <w:rFonts w:ascii="Comic Sans MS" w:hAnsi="Comic Sans MS"/>
          <w:sz w:val="20"/>
          <w:szCs w:val="20"/>
        </w:rPr>
        <w:t xml:space="preserve"> figürleri, boyalar, makas, tebeşir, lastik ipler, delgeç</w:t>
      </w:r>
    </w:p>
    <w:p w:rsidR="00D867A0" w:rsidRPr="00492B25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92B25">
        <w:rPr>
          <w:rFonts w:ascii="Comic Sans MS" w:hAnsi="Comic Sans MS"/>
          <w:b/>
          <w:sz w:val="20"/>
          <w:szCs w:val="20"/>
        </w:rPr>
        <w:t>SÖZCÜKLER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>maske, dere</w:t>
      </w:r>
    </w:p>
    <w:p w:rsidR="00D867A0" w:rsidRPr="00492B25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92B25">
        <w:rPr>
          <w:rFonts w:ascii="Comic Sans MS" w:hAnsi="Comic Sans MS"/>
          <w:b/>
          <w:sz w:val="20"/>
          <w:szCs w:val="20"/>
        </w:rPr>
        <w:t>KAVRAMLAR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867A0" w:rsidRDefault="00D867A0" w:rsidP="00DD3734">
      <w:pPr>
        <w:pStyle w:val="NoSpacing"/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 xml:space="preserve">           </w:t>
      </w:r>
    </w:p>
    <w:p w:rsidR="00D867A0" w:rsidRDefault="00D867A0" w:rsidP="00DD3734">
      <w:pPr>
        <w:pStyle w:val="NoSpacing"/>
        <w:rPr>
          <w:rFonts w:ascii="Comic Sans MS" w:hAnsi="Comic Sans MS"/>
          <w:sz w:val="20"/>
          <w:szCs w:val="20"/>
        </w:rPr>
      </w:pPr>
    </w:p>
    <w:p w:rsidR="00D867A0" w:rsidRPr="00492B25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92B25">
        <w:rPr>
          <w:rFonts w:ascii="Comic Sans MS" w:hAnsi="Comic Sans MS"/>
          <w:b/>
          <w:sz w:val="20"/>
          <w:szCs w:val="20"/>
        </w:rPr>
        <w:t>DEĞERLENDİRME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>Oyunumuzda kaç grup vardı?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>Grupların adı neydi?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Maske </w:t>
      </w:r>
      <w:r w:rsidRPr="00DD3734">
        <w:rPr>
          <w:rFonts w:ascii="Comic Sans MS" w:hAnsi="Comic Sans MS"/>
          <w:sz w:val="20"/>
          <w:szCs w:val="20"/>
        </w:rPr>
        <w:t>yaparken zorlandın mı?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Oyuncular </w:t>
      </w:r>
      <w:r w:rsidRPr="00DD3734">
        <w:rPr>
          <w:rFonts w:ascii="Comic Sans MS" w:hAnsi="Comic Sans MS"/>
          <w:sz w:val="20"/>
          <w:szCs w:val="20"/>
        </w:rPr>
        <w:t xml:space="preserve"> nereden atladılar?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3734">
        <w:rPr>
          <w:rFonts w:ascii="Comic Sans MS" w:hAnsi="Comic Sans MS"/>
          <w:sz w:val="20"/>
          <w:szCs w:val="20"/>
        </w:rPr>
        <w:t>Oyunun en önemli kuralı neydi?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Dere çok büyük olsaydı nasıl karşıya geçebilirdik</w:t>
      </w:r>
      <w:r w:rsidRPr="00DD3734">
        <w:rPr>
          <w:rFonts w:ascii="Comic Sans MS" w:hAnsi="Comic Sans MS"/>
          <w:sz w:val="20"/>
          <w:szCs w:val="20"/>
        </w:rPr>
        <w:t xml:space="preserve">?  </w:t>
      </w:r>
    </w:p>
    <w:p w:rsidR="00D867A0" w:rsidRPr="00492B25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867A0" w:rsidRPr="00492B25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92B25">
        <w:rPr>
          <w:rFonts w:ascii="Comic Sans MS" w:hAnsi="Comic Sans MS"/>
          <w:b/>
          <w:sz w:val="20"/>
          <w:szCs w:val="20"/>
        </w:rPr>
        <w:t>AİLE KATILIMI</w:t>
      </w:r>
    </w:p>
    <w:p w:rsidR="00D867A0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867A0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92B25">
        <w:rPr>
          <w:rFonts w:ascii="Comic Sans MS" w:hAnsi="Comic Sans MS"/>
          <w:b/>
          <w:sz w:val="20"/>
          <w:szCs w:val="20"/>
        </w:rPr>
        <w:t>UYARLAMA</w:t>
      </w:r>
      <w:r>
        <w:rPr>
          <w:rFonts w:ascii="Comic Sans MS" w:hAnsi="Comic Sans MS"/>
          <w:b/>
          <w:sz w:val="20"/>
          <w:szCs w:val="20"/>
        </w:rPr>
        <w:t xml:space="preserve">: </w:t>
      </w:r>
      <w:r w:rsidRPr="00DD3734">
        <w:rPr>
          <w:rFonts w:ascii="Comic Sans MS" w:hAnsi="Comic Sans MS"/>
          <w:sz w:val="20"/>
          <w:szCs w:val="20"/>
        </w:rPr>
        <w:t>Sınıfta desteklenmesi gereken yetersizliğe sahip bir çocuk varsa bu bölüme gerekli etkinlik uyarlaması yapılmalıdır.</w:t>
      </w:r>
    </w:p>
    <w:p w:rsidR="00D867A0" w:rsidRPr="00DD3734" w:rsidRDefault="00D867A0" w:rsidP="00492B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D867A0" w:rsidRPr="00DD3734" w:rsidSect="00E77CAD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7A0" w:rsidRDefault="00D867A0" w:rsidP="00806A98">
      <w:pPr>
        <w:spacing w:after="0" w:line="240" w:lineRule="auto"/>
      </w:pPr>
      <w:r>
        <w:separator/>
      </w:r>
    </w:p>
  </w:endnote>
  <w:endnote w:type="continuationSeparator" w:id="0">
    <w:p w:rsidR="00D867A0" w:rsidRDefault="00D867A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7A0" w:rsidRDefault="00D867A0">
    <w:pPr>
      <w:pStyle w:val="Footer"/>
    </w:pPr>
  </w:p>
  <w:p w:rsidR="00D867A0" w:rsidRDefault="00D867A0">
    <w:pPr>
      <w:pStyle w:val="Footer"/>
    </w:pPr>
  </w:p>
  <w:p w:rsidR="00D867A0" w:rsidRDefault="00D867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7A0" w:rsidRDefault="00D867A0" w:rsidP="00806A98">
      <w:pPr>
        <w:spacing w:after="0" w:line="240" w:lineRule="auto"/>
      </w:pPr>
      <w:r>
        <w:separator/>
      </w:r>
    </w:p>
  </w:footnote>
  <w:footnote w:type="continuationSeparator" w:id="0">
    <w:p w:rsidR="00D867A0" w:rsidRDefault="00D867A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86EC8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D0BA3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730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4A49"/>
    <w:rsid w:val="00455396"/>
    <w:rsid w:val="00492B25"/>
    <w:rsid w:val="00493C4A"/>
    <w:rsid w:val="004B1DBD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2707"/>
    <w:rsid w:val="005460B8"/>
    <w:rsid w:val="005527C4"/>
    <w:rsid w:val="00577EBE"/>
    <w:rsid w:val="005858E6"/>
    <w:rsid w:val="0059067C"/>
    <w:rsid w:val="005A3FD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5541"/>
    <w:rsid w:val="0072462E"/>
    <w:rsid w:val="00764F63"/>
    <w:rsid w:val="007706DB"/>
    <w:rsid w:val="00774F9B"/>
    <w:rsid w:val="007F2137"/>
    <w:rsid w:val="00801790"/>
    <w:rsid w:val="00801C8B"/>
    <w:rsid w:val="008065CB"/>
    <w:rsid w:val="00806A98"/>
    <w:rsid w:val="008432E8"/>
    <w:rsid w:val="0085733F"/>
    <w:rsid w:val="00861E68"/>
    <w:rsid w:val="008637FB"/>
    <w:rsid w:val="008854B3"/>
    <w:rsid w:val="008902E4"/>
    <w:rsid w:val="00890E89"/>
    <w:rsid w:val="008978B2"/>
    <w:rsid w:val="008B7296"/>
    <w:rsid w:val="008C1335"/>
    <w:rsid w:val="008E20FE"/>
    <w:rsid w:val="00903180"/>
    <w:rsid w:val="00921BD0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9C739F"/>
    <w:rsid w:val="00A0112F"/>
    <w:rsid w:val="00A10CBE"/>
    <w:rsid w:val="00A137A6"/>
    <w:rsid w:val="00A155B2"/>
    <w:rsid w:val="00A16277"/>
    <w:rsid w:val="00A2029B"/>
    <w:rsid w:val="00A40E3C"/>
    <w:rsid w:val="00A513E1"/>
    <w:rsid w:val="00A52598"/>
    <w:rsid w:val="00A54085"/>
    <w:rsid w:val="00A54927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A3205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E11E7"/>
    <w:rsid w:val="00CE14F6"/>
    <w:rsid w:val="00CE53FE"/>
    <w:rsid w:val="00CE6E6F"/>
    <w:rsid w:val="00D11913"/>
    <w:rsid w:val="00D867A0"/>
    <w:rsid w:val="00D94A26"/>
    <w:rsid w:val="00DD3734"/>
    <w:rsid w:val="00DE524A"/>
    <w:rsid w:val="00DF1CCC"/>
    <w:rsid w:val="00E1402F"/>
    <w:rsid w:val="00E4402B"/>
    <w:rsid w:val="00E47557"/>
    <w:rsid w:val="00E54A56"/>
    <w:rsid w:val="00E614B8"/>
    <w:rsid w:val="00E676C6"/>
    <w:rsid w:val="00E77CAD"/>
    <w:rsid w:val="00E823BB"/>
    <w:rsid w:val="00E8439E"/>
    <w:rsid w:val="00E86161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433A4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  <w:rsid w:val="00FE1576"/>
    <w:rsid w:val="00FF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91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80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466</Words>
  <Characters>2658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9</cp:revision>
  <dcterms:created xsi:type="dcterms:W3CDTF">2015-09-26T14:54:00Z</dcterms:created>
  <dcterms:modified xsi:type="dcterms:W3CDTF">2016-08-27T23:22:00Z</dcterms:modified>
</cp:coreProperties>
</file>